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88657A" w:rsidRPr="00C017DF" w14:paraId="6574FF41" w14:textId="77777777" w:rsidTr="00AE3503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AE03065" w14:textId="77777777" w:rsidR="0088657A" w:rsidRPr="006E3F12" w:rsidRDefault="0088657A" w:rsidP="00EF34E6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AD5A8C" w14:textId="77777777" w:rsidR="0088657A" w:rsidRPr="00C017DF" w:rsidRDefault="002B13BC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YV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6778E1D" w14:textId="77777777" w:rsidR="0088657A" w:rsidRPr="005D277D" w:rsidRDefault="0088657A" w:rsidP="00EF34E6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93E5E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AE3503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3BE769AB" w14:textId="77777777" w:rsidR="0088657A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CD990B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0D56631C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54714CA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6C664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4845996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11A2124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62211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1905C4A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88657A" w:rsidRPr="00C017DF" w14:paraId="01760AF8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624E93C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1148841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BBBD6D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02DDCE8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0A80923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88657A" w:rsidRPr="00C017DF" w14:paraId="4C7B8DB4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88F8E68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656FC1C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212725B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8BA0DB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4AE443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636C4FC8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AF8142C" w14:textId="77777777" w:rsidR="0088657A" w:rsidRPr="00C017DF" w:rsidRDefault="0088657A" w:rsidP="00EF34E6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A2AB76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33CA8E9C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CCDC63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D3B34F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27B877A5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D3D9A53" w14:textId="77777777" w:rsidR="0088657A" w:rsidRPr="00C017DF" w:rsidRDefault="0088657A" w:rsidP="008865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F5646DB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3BE91E3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938277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A4E44F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43E53525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AD2CC88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3FD643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AFA2730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09BE1F6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DC85AE8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A546CF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302DA7E7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B34981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BBCA24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4EAA161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6E1D84A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D7806BC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0A7607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28F127F" w14:textId="77777777" w:rsidR="00D924C1" w:rsidRDefault="00D924C1" w:rsidP="00254188">
      <w:pPr>
        <w:rPr>
          <w:rFonts w:ascii="Arial" w:hAnsi="Arial" w:cs="Arial"/>
          <w:b/>
          <w:bCs/>
          <w:sz w:val="20"/>
          <w:szCs w:val="20"/>
        </w:rPr>
      </w:pPr>
    </w:p>
    <w:p w14:paraId="25C585B7" w14:textId="77777777" w:rsidR="00254188" w:rsidRDefault="00D924C1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Tijdslimiet: 1 minuut</w:t>
      </w:r>
      <w:r w:rsidR="00921A96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4741"/>
        <w:gridCol w:w="1589"/>
      </w:tblGrid>
      <w:tr w:rsidR="00DF4617" w:rsidRPr="00632FD1" w14:paraId="77AA2F26" w14:textId="77777777" w:rsidTr="00632FD1">
        <w:tc>
          <w:tcPr>
            <w:tcW w:w="3164" w:type="dxa"/>
            <w:shd w:val="clear" w:color="auto" w:fill="auto"/>
          </w:tcPr>
          <w:p w14:paraId="25A78B1C" w14:textId="77777777" w:rsidR="00DF4617" w:rsidRPr="00632FD1" w:rsidRDefault="00DF4617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Oefeningen </w:t>
            </w:r>
          </w:p>
        </w:tc>
        <w:tc>
          <w:tcPr>
            <w:tcW w:w="4741" w:type="dxa"/>
            <w:shd w:val="clear" w:color="auto" w:fill="auto"/>
          </w:tcPr>
          <w:p w14:paraId="27906B8B" w14:textId="77777777" w:rsidR="00DF4617" w:rsidRPr="00632FD1" w:rsidRDefault="00AA68B4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>Opmerkingen</w:t>
            </w:r>
          </w:p>
        </w:tc>
        <w:tc>
          <w:tcPr>
            <w:tcW w:w="1589" w:type="dxa"/>
            <w:shd w:val="clear" w:color="auto" w:fill="auto"/>
          </w:tcPr>
          <w:p w14:paraId="6A7A7A14" w14:textId="77777777" w:rsidR="00DF4617" w:rsidRPr="00632FD1" w:rsidRDefault="00A27299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</w:t>
            </w:r>
          </w:p>
        </w:tc>
      </w:tr>
      <w:tr w:rsidR="00DF4617" w:rsidRPr="00632FD1" w14:paraId="2866CAAB" w14:textId="77777777" w:rsidTr="007D6B19">
        <w:trPr>
          <w:trHeight w:val="715"/>
        </w:trPr>
        <w:tc>
          <w:tcPr>
            <w:tcW w:w="3164" w:type="dxa"/>
            <w:shd w:val="clear" w:color="auto" w:fill="auto"/>
            <w:vAlign w:val="center"/>
          </w:tcPr>
          <w:p w14:paraId="56DFB57F" w14:textId="77777777" w:rsidR="00AA68B4" w:rsidRPr="00632FD1" w:rsidRDefault="00912538" w:rsidP="007D6B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AA68B4" w:rsidRPr="00632FD1">
              <w:rPr>
                <w:rFonts w:ascii="Arial" w:hAnsi="Arial" w:cs="Arial"/>
                <w:sz w:val="20"/>
                <w:szCs w:val="20"/>
              </w:rPr>
              <w:t>chterwaarts staan</w:t>
            </w:r>
          </w:p>
        </w:tc>
        <w:tc>
          <w:tcPr>
            <w:tcW w:w="4741" w:type="dxa"/>
            <w:shd w:val="clear" w:color="auto" w:fill="auto"/>
          </w:tcPr>
          <w:p w14:paraId="5F42AA2B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1B871614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296A21A4" w14:textId="77777777" w:rsidTr="007D6B19">
        <w:trPr>
          <w:trHeight w:val="697"/>
        </w:trPr>
        <w:tc>
          <w:tcPr>
            <w:tcW w:w="3164" w:type="dxa"/>
            <w:shd w:val="clear" w:color="auto" w:fill="auto"/>
            <w:vAlign w:val="center"/>
          </w:tcPr>
          <w:p w14:paraId="0A79CDF4" w14:textId="77777777" w:rsidR="00DF4617" w:rsidRPr="00632FD1" w:rsidRDefault="007D6B19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B19">
              <w:rPr>
                <w:rFonts w:ascii="Arial" w:hAnsi="Arial" w:cs="Arial"/>
                <w:sz w:val="20"/>
                <w:szCs w:val="20"/>
              </w:rPr>
              <w:t>Radslag beweging van hals naar rug</w:t>
            </w:r>
          </w:p>
        </w:tc>
        <w:tc>
          <w:tcPr>
            <w:tcW w:w="4741" w:type="dxa"/>
            <w:shd w:val="clear" w:color="auto" w:fill="auto"/>
          </w:tcPr>
          <w:p w14:paraId="7DDEB638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64018577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6A9E80B3" w14:textId="77777777" w:rsidTr="007D6B19">
        <w:trPr>
          <w:trHeight w:val="566"/>
        </w:trPr>
        <w:tc>
          <w:tcPr>
            <w:tcW w:w="3164" w:type="dxa"/>
            <w:shd w:val="clear" w:color="auto" w:fill="auto"/>
            <w:vAlign w:val="center"/>
          </w:tcPr>
          <w:p w14:paraId="67994A45" w14:textId="77777777" w:rsidR="00D0427D" w:rsidRPr="007D6B19" w:rsidRDefault="00C37E43" w:rsidP="007D6B19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96B8F">
              <w:rPr>
                <w:rFonts w:ascii="Arial" w:hAnsi="Arial" w:cs="Arial"/>
                <w:bCs/>
                <w:sz w:val="20"/>
                <w:szCs w:val="20"/>
              </w:rPr>
              <w:t>Onderarmst</w:t>
            </w:r>
            <w:r w:rsidR="007D6B19">
              <w:rPr>
                <w:rFonts w:ascii="Arial" w:hAnsi="Arial" w:cs="Arial"/>
                <w:bCs/>
                <w:sz w:val="20"/>
                <w:szCs w:val="20"/>
              </w:rPr>
              <w:t>and</w:t>
            </w:r>
          </w:p>
        </w:tc>
        <w:tc>
          <w:tcPr>
            <w:tcW w:w="4741" w:type="dxa"/>
            <w:shd w:val="clear" w:color="auto" w:fill="auto"/>
          </w:tcPr>
          <w:p w14:paraId="7EC33405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21AFA6CB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4098252C" w14:textId="77777777" w:rsidTr="007D6B19">
        <w:trPr>
          <w:trHeight w:val="699"/>
        </w:trPr>
        <w:tc>
          <w:tcPr>
            <w:tcW w:w="3164" w:type="dxa"/>
            <w:shd w:val="clear" w:color="auto" w:fill="auto"/>
            <w:vAlign w:val="center"/>
          </w:tcPr>
          <w:p w14:paraId="5DBC53C1" w14:textId="77777777" w:rsidR="00DF4617" w:rsidRPr="00632FD1" w:rsidRDefault="007D6B19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B19">
              <w:rPr>
                <w:rFonts w:ascii="Arial" w:hAnsi="Arial" w:cs="Arial"/>
                <w:sz w:val="20"/>
                <w:szCs w:val="20"/>
              </w:rPr>
              <w:t>Sprong tot schouderstand op de rug</w:t>
            </w:r>
          </w:p>
        </w:tc>
        <w:tc>
          <w:tcPr>
            <w:tcW w:w="4741" w:type="dxa"/>
            <w:shd w:val="clear" w:color="auto" w:fill="auto"/>
          </w:tcPr>
          <w:p w14:paraId="1CE5EF34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3C165A6F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45FFF0B5" w14:textId="77777777" w:rsidTr="007D6B19">
        <w:trPr>
          <w:trHeight w:val="556"/>
        </w:trPr>
        <w:tc>
          <w:tcPr>
            <w:tcW w:w="3164" w:type="dxa"/>
            <w:shd w:val="clear" w:color="auto" w:fill="auto"/>
            <w:vAlign w:val="center"/>
          </w:tcPr>
          <w:p w14:paraId="27D6E273" w14:textId="77777777" w:rsidR="00DF4617" w:rsidRPr="00632FD1" w:rsidRDefault="007D6B19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B19">
              <w:rPr>
                <w:rFonts w:ascii="Arial" w:hAnsi="Arial" w:cs="Arial"/>
                <w:sz w:val="20"/>
                <w:szCs w:val="20"/>
              </w:rPr>
              <w:t>Achterwaartse naald op de rug</w:t>
            </w:r>
          </w:p>
        </w:tc>
        <w:tc>
          <w:tcPr>
            <w:tcW w:w="4741" w:type="dxa"/>
            <w:shd w:val="clear" w:color="auto" w:fill="auto"/>
          </w:tcPr>
          <w:p w14:paraId="79BA2AF8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760F5A16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C22D31" w14:textId="77777777" w:rsidR="00C017DF" w:rsidRDefault="00C017DF" w:rsidP="00C017D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67"/>
        <w:gridCol w:w="1418"/>
        <w:gridCol w:w="567"/>
        <w:gridCol w:w="709"/>
        <w:gridCol w:w="708"/>
        <w:gridCol w:w="1560"/>
        <w:gridCol w:w="567"/>
        <w:gridCol w:w="1022"/>
      </w:tblGrid>
      <w:tr w:rsidR="00D0427D" w:rsidRPr="00632FD1" w14:paraId="2A9847F9" w14:textId="77777777" w:rsidTr="00632FD1">
        <w:tc>
          <w:tcPr>
            <w:tcW w:w="9494" w:type="dxa"/>
            <w:gridSpan w:val="9"/>
            <w:shd w:val="clear" w:color="auto" w:fill="auto"/>
          </w:tcPr>
          <w:p w14:paraId="624C77AE" w14:textId="77777777" w:rsidR="00D0427D" w:rsidRPr="00632FD1" w:rsidRDefault="00D0427D" w:rsidP="007D6B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Uitvoering van </w:t>
            </w:r>
            <w:r w:rsidR="007D6B19">
              <w:rPr>
                <w:rFonts w:ascii="Arial" w:hAnsi="Arial" w:cs="Arial"/>
                <w:b/>
                <w:sz w:val="20"/>
                <w:szCs w:val="20"/>
              </w:rPr>
              <w:t>overige</w:t>
            </w: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 oefeningen </w:t>
            </w:r>
          </w:p>
        </w:tc>
      </w:tr>
      <w:tr w:rsidR="00D0427D" w:rsidRPr="00632FD1" w14:paraId="70824350" w14:textId="77777777" w:rsidTr="00632FD1">
        <w:tc>
          <w:tcPr>
            <w:tcW w:w="9494" w:type="dxa"/>
            <w:gridSpan w:val="9"/>
            <w:shd w:val="clear" w:color="auto" w:fill="auto"/>
          </w:tcPr>
          <w:p w14:paraId="2F0DD54E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Opmerkingen</w:t>
            </w:r>
          </w:p>
          <w:p w14:paraId="40BCCD81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24A23C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709F80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A3EB30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E54" w:rsidRPr="00632FD1" w14:paraId="1526FB04" w14:textId="77777777" w:rsidTr="00506E54">
        <w:tc>
          <w:tcPr>
            <w:tcW w:w="2376" w:type="dxa"/>
            <w:shd w:val="clear" w:color="auto" w:fill="auto"/>
            <w:vAlign w:val="center"/>
          </w:tcPr>
          <w:p w14:paraId="505D3AB7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Totaal aftrekpunten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A252A1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489D4B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 a</w:t>
            </w:r>
            <w:r w:rsidRPr="00632FD1">
              <w:rPr>
                <w:rFonts w:ascii="Arial" w:hAnsi="Arial" w:cs="Arial"/>
                <w:sz w:val="20"/>
                <w:szCs w:val="20"/>
              </w:rPr>
              <w:t>antal oefeningen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C6FF90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4735CC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4E77799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EE41407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aftrekken v</w:t>
            </w:r>
            <w:r w:rsidRPr="00632FD1">
              <w:rPr>
                <w:rFonts w:ascii="Arial" w:hAnsi="Arial" w:cs="Arial"/>
                <w:sz w:val="20"/>
                <w:szCs w:val="20"/>
              </w:rPr>
              <w:t>an 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E13CAA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1E123CB" w14:textId="77777777" w:rsidR="00506E54" w:rsidRPr="00632FD1" w:rsidRDefault="00506E54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77573468" w14:textId="77777777" w:rsidTr="00632FD1">
        <w:tc>
          <w:tcPr>
            <w:tcW w:w="8472" w:type="dxa"/>
            <w:gridSpan w:val="8"/>
            <w:shd w:val="clear" w:color="auto" w:fill="auto"/>
          </w:tcPr>
          <w:p w14:paraId="13787AE2" w14:textId="77777777" w:rsidR="00D0427D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Aftrekpunten voor vallen</w:t>
            </w:r>
          </w:p>
          <w:p w14:paraId="100EECF2" w14:textId="77777777" w:rsidR="003D3D8D" w:rsidRPr="00632FD1" w:rsidRDefault="003D3D8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27A4C646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097BBEE6" w14:textId="77777777" w:rsidTr="00632FD1">
        <w:tc>
          <w:tcPr>
            <w:tcW w:w="8472" w:type="dxa"/>
            <w:gridSpan w:val="8"/>
            <w:shd w:val="clear" w:color="auto" w:fill="auto"/>
          </w:tcPr>
          <w:p w14:paraId="678276D6" w14:textId="77777777" w:rsidR="003D3D8D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Totaal</w:t>
            </w:r>
          </w:p>
          <w:p w14:paraId="1315CFBA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shd w:val="clear" w:color="auto" w:fill="auto"/>
          </w:tcPr>
          <w:p w14:paraId="46CEE032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574423" w14:textId="77777777" w:rsidR="00EB6FC9" w:rsidRPr="00DC5E0C" w:rsidRDefault="00DC5E0C" w:rsidP="00DC5E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>Totaal</w:t>
      </w:r>
      <w:r w:rsidR="007D6B19">
        <w:rPr>
          <w:rFonts w:ascii="Arial" w:hAnsi="Arial" w:cs="Arial"/>
          <w:b/>
          <w:sz w:val="20"/>
          <w:szCs w:val="20"/>
        </w:rPr>
        <w:t>/ 4</w:t>
      </w:r>
      <w:r w:rsidR="00D0427D" w:rsidRPr="00D0427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=</w:t>
      </w:r>
      <w:r w:rsidR="00D0427D" w:rsidRPr="00D0427D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0" w:type="auto"/>
        <w:tblInd w:w="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1098"/>
      </w:tblGrid>
      <w:tr w:rsidR="007B4170" w:rsidRPr="00AE02E5" w14:paraId="78A190C7" w14:textId="77777777" w:rsidTr="00DC5E0C">
        <w:tc>
          <w:tcPr>
            <w:tcW w:w="3885" w:type="dxa"/>
            <w:shd w:val="clear" w:color="auto" w:fill="auto"/>
          </w:tcPr>
          <w:p w14:paraId="0DDDD09A" w14:textId="77777777" w:rsidR="003D3D8D" w:rsidRDefault="003D3D8D" w:rsidP="003D3D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986E5A" w14:textId="77777777" w:rsidR="007B4170" w:rsidRPr="00AE02E5" w:rsidRDefault="00A27299" w:rsidP="003D3D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Cijfer </w:t>
            </w:r>
            <w:r w:rsidR="00D0427D">
              <w:rPr>
                <w:rFonts w:ascii="Arial" w:hAnsi="Arial" w:cs="Arial"/>
                <w:b/>
                <w:sz w:val="20"/>
                <w:szCs w:val="20"/>
              </w:rPr>
              <w:t>uitvoering oefeningen</w:t>
            </w:r>
          </w:p>
        </w:tc>
        <w:tc>
          <w:tcPr>
            <w:tcW w:w="1098" w:type="dxa"/>
            <w:shd w:val="clear" w:color="auto" w:fill="auto"/>
          </w:tcPr>
          <w:p w14:paraId="1FCE3456" w14:textId="77777777" w:rsidR="007B4170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BA7F37" w14:textId="77777777" w:rsidR="003D3D8D" w:rsidRDefault="003D3D8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AF2EC2" w14:textId="77777777" w:rsidR="003D3D8D" w:rsidRPr="00AE02E5" w:rsidRDefault="003D3D8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C2D5C" w14:textId="77777777" w:rsidR="003D3D8D" w:rsidRDefault="003D3D8D" w:rsidP="00C017DF">
      <w:pPr>
        <w:rPr>
          <w:rFonts w:ascii="Arial" w:hAnsi="Arial" w:cs="Arial"/>
          <w:sz w:val="20"/>
          <w:szCs w:val="20"/>
        </w:rPr>
      </w:pPr>
    </w:p>
    <w:p w14:paraId="44A5010E" w14:textId="77777777" w:rsidR="003D3D8D" w:rsidRDefault="003D3D8D" w:rsidP="00C017DF">
      <w:pPr>
        <w:rPr>
          <w:rFonts w:ascii="Arial" w:hAnsi="Arial" w:cs="Arial"/>
          <w:sz w:val="20"/>
          <w:szCs w:val="20"/>
        </w:rPr>
      </w:pPr>
    </w:p>
    <w:p w14:paraId="09265FBD" w14:textId="77777777" w:rsidR="00007C58" w:rsidRPr="00E362E3" w:rsidRDefault="008F515F" w:rsidP="00AB0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24E8048C">
          <v:line id="_x0000_s2071" style="position:absolute;z-index:251656704" from="-38.25pt,5.1pt" to="519.75pt,5.1pt">
            <v:stroke dashstyle="1 1" endcap="round"/>
          </v:line>
        </w:pict>
      </w:r>
    </w:p>
    <w:p w14:paraId="20338D7C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74C78DE2" w14:textId="77777777" w:rsidR="00D0427D" w:rsidRDefault="00D0427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69B0E04" w14:textId="77777777" w:rsidR="00D0427D" w:rsidRDefault="00D0427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5756D1F" w14:textId="77777777" w:rsidR="00227773" w:rsidRPr="00AC5736" w:rsidRDefault="008F515F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740330DE">
          <v:line id="_x0000_s2073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3976B5D3">
          <v:line id="_x0000_s2072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8865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092" w:right="1418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938B" w14:textId="77777777" w:rsidR="00E14E4D" w:rsidRDefault="00E14E4D">
      <w:r>
        <w:separator/>
      </w:r>
    </w:p>
  </w:endnote>
  <w:endnote w:type="continuationSeparator" w:id="0">
    <w:p w14:paraId="3CCC1CE6" w14:textId="77777777" w:rsidR="00E14E4D" w:rsidRDefault="00E1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4915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DB99E06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33D0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3D3D8D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3DD96716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58549D7E" w14:textId="42919FFE" w:rsidR="00D00ED8" w:rsidRPr="00AE3503" w:rsidRDefault="006E5A30" w:rsidP="00AE3503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2720AD">
      <w:rPr>
        <w:rFonts w:ascii="Arial" w:hAnsi="Arial" w:cs="Arial"/>
        <w:sz w:val="20"/>
        <w:szCs w:val="2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1A2B" w14:textId="77777777" w:rsidR="00810708" w:rsidRDefault="008107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6DE9D" w14:textId="77777777" w:rsidR="00E14E4D" w:rsidRDefault="00E14E4D">
      <w:r>
        <w:separator/>
      </w:r>
    </w:p>
  </w:footnote>
  <w:footnote w:type="continuationSeparator" w:id="0">
    <w:p w14:paraId="1B6C9A79" w14:textId="77777777" w:rsidR="00E14E4D" w:rsidRDefault="00E14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A4AA6" w14:textId="77777777" w:rsidR="00810708" w:rsidRDefault="0081070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9EB54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0495E623" w14:textId="77777777" w:rsidR="0050736E" w:rsidRPr="00D436E8" w:rsidRDefault="008F515F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en-US"/>
      </w:rPr>
      <w:pict w14:anchorId="29EA6A0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73.4pt;z-index:251656704;mso-wrap-edited:f" wrapcoords="0 0 21600 0 21600 21600 0 21600 0 0" filled="f" stroked="f">
          <v:fill o:detectmouseclick="t"/>
          <v:textbox style="mso-next-textbox:#_x0000_s1025" inset=",7.2pt,,7.2pt">
            <w:txbxContent>
              <w:p w14:paraId="3D1E1726" w14:textId="1F8400A5" w:rsidR="00FE6D5E" w:rsidRPr="00D7052B" w:rsidRDefault="00FE6D5E" w:rsidP="007D6B19">
                <w:pPr>
                  <w:pStyle w:val="Titel"/>
                  <w:jc w:val="left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EE4E8A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810708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Techniek Technische Test</w:t>
                </w:r>
                <w:r w:rsidR="007D6B19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YV</w:t>
                </w:r>
              </w:p>
              <w:p w14:paraId="466AF1E2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0FCE4638" w14:textId="77777777" w:rsidR="00D02BAE" w:rsidRPr="00D02BAE" w:rsidRDefault="00D02BAE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D02BAE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Solo </w:t>
                </w:r>
              </w:p>
              <w:p w14:paraId="77688105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20F26CF4">
        <v:line id="Rechte verbindingslijn 7" o:spid="_x0000_s1027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0F4AA1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9715" w14:textId="77777777" w:rsidR="00810708" w:rsidRDefault="0081070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2886491">
    <w:abstractNumId w:val="2"/>
  </w:num>
  <w:num w:numId="2" w16cid:durableId="1745879764">
    <w:abstractNumId w:val="9"/>
  </w:num>
  <w:num w:numId="3" w16cid:durableId="951783067">
    <w:abstractNumId w:val="3"/>
  </w:num>
  <w:num w:numId="4" w16cid:durableId="346713921">
    <w:abstractNumId w:val="13"/>
  </w:num>
  <w:num w:numId="5" w16cid:durableId="1893148386">
    <w:abstractNumId w:val="11"/>
  </w:num>
  <w:num w:numId="6" w16cid:durableId="1824350733">
    <w:abstractNumId w:val="10"/>
  </w:num>
  <w:num w:numId="7" w16cid:durableId="1665432957">
    <w:abstractNumId w:val="5"/>
  </w:num>
  <w:num w:numId="8" w16cid:durableId="2069641462">
    <w:abstractNumId w:val="4"/>
  </w:num>
  <w:num w:numId="9" w16cid:durableId="1841002991">
    <w:abstractNumId w:val="12"/>
  </w:num>
  <w:num w:numId="10" w16cid:durableId="196546994">
    <w:abstractNumId w:val="6"/>
  </w:num>
  <w:num w:numId="11" w16cid:durableId="53157134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52332099">
    <w:abstractNumId w:val="8"/>
  </w:num>
  <w:num w:numId="13" w16cid:durableId="1366716784">
    <w:abstractNumId w:val="0"/>
  </w:num>
  <w:num w:numId="14" w16cid:durableId="3632923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W89Q7pE0ZUy1gJ9R/Rx7yKnaTmeKkI1P2YtS4XNxwzAlyAtRsgPyT+8irGe3Nv+WfDsdicHPJeGMpe2aHXll9Q==" w:salt="+VC4HLPsoNE6GNdrLx8jF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A78A2"/>
    <w:rsid w:val="000B4204"/>
    <w:rsid w:val="000C51B1"/>
    <w:rsid w:val="000E6DE8"/>
    <w:rsid w:val="000E7734"/>
    <w:rsid w:val="00124764"/>
    <w:rsid w:val="001358F1"/>
    <w:rsid w:val="0018201D"/>
    <w:rsid w:val="00196B8F"/>
    <w:rsid w:val="001A5483"/>
    <w:rsid w:val="001C46B3"/>
    <w:rsid w:val="00210F01"/>
    <w:rsid w:val="00227773"/>
    <w:rsid w:val="0023798C"/>
    <w:rsid w:val="00244AAB"/>
    <w:rsid w:val="0025279C"/>
    <w:rsid w:val="00254188"/>
    <w:rsid w:val="00255C21"/>
    <w:rsid w:val="00261787"/>
    <w:rsid w:val="002715D6"/>
    <w:rsid w:val="002720AD"/>
    <w:rsid w:val="002B13BC"/>
    <w:rsid w:val="002E2D4B"/>
    <w:rsid w:val="00347475"/>
    <w:rsid w:val="00365959"/>
    <w:rsid w:val="00373F1F"/>
    <w:rsid w:val="003747C1"/>
    <w:rsid w:val="003943FF"/>
    <w:rsid w:val="00395EFA"/>
    <w:rsid w:val="003D3D8D"/>
    <w:rsid w:val="003E3299"/>
    <w:rsid w:val="00403C13"/>
    <w:rsid w:val="00432544"/>
    <w:rsid w:val="00482264"/>
    <w:rsid w:val="00487D43"/>
    <w:rsid w:val="004B4064"/>
    <w:rsid w:val="00506E54"/>
    <w:rsid w:val="0050736E"/>
    <w:rsid w:val="005441DD"/>
    <w:rsid w:val="0054511E"/>
    <w:rsid w:val="00552550"/>
    <w:rsid w:val="005538BF"/>
    <w:rsid w:val="005617D9"/>
    <w:rsid w:val="00580B78"/>
    <w:rsid w:val="005C1E53"/>
    <w:rsid w:val="005C5A3F"/>
    <w:rsid w:val="005E36ED"/>
    <w:rsid w:val="00615814"/>
    <w:rsid w:val="00632FD1"/>
    <w:rsid w:val="006629FF"/>
    <w:rsid w:val="006705C8"/>
    <w:rsid w:val="006B7AE8"/>
    <w:rsid w:val="006C07D3"/>
    <w:rsid w:val="006D6741"/>
    <w:rsid w:val="006E36AA"/>
    <w:rsid w:val="006E5A30"/>
    <w:rsid w:val="00717D6B"/>
    <w:rsid w:val="00744A50"/>
    <w:rsid w:val="00750623"/>
    <w:rsid w:val="00754833"/>
    <w:rsid w:val="007710AD"/>
    <w:rsid w:val="00786B44"/>
    <w:rsid w:val="00787812"/>
    <w:rsid w:val="007B4170"/>
    <w:rsid w:val="007D6B19"/>
    <w:rsid w:val="00810708"/>
    <w:rsid w:val="00823A72"/>
    <w:rsid w:val="00837B03"/>
    <w:rsid w:val="008452D9"/>
    <w:rsid w:val="008500E9"/>
    <w:rsid w:val="00853B73"/>
    <w:rsid w:val="0086631C"/>
    <w:rsid w:val="00880AA9"/>
    <w:rsid w:val="00881EF6"/>
    <w:rsid w:val="008826C9"/>
    <w:rsid w:val="00884868"/>
    <w:rsid w:val="0088657A"/>
    <w:rsid w:val="008D0AEE"/>
    <w:rsid w:val="008E3ACA"/>
    <w:rsid w:val="0090196A"/>
    <w:rsid w:val="00912538"/>
    <w:rsid w:val="00921A96"/>
    <w:rsid w:val="009243AE"/>
    <w:rsid w:val="00981982"/>
    <w:rsid w:val="009A0B8C"/>
    <w:rsid w:val="009A7518"/>
    <w:rsid w:val="009D7208"/>
    <w:rsid w:val="009E71D9"/>
    <w:rsid w:val="00A00732"/>
    <w:rsid w:val="00A27299"/>
    <w:rsid w:val="00A30C1B"/>
    <w:rsid w:val="00A33E3E"/>
    <w:rsid w:val="00A81890"/>
    <w:rsid w:val="00AA68B4"/>
    <w:rsid w:val="00AB0061"/>
    <w:rsid w:val="00AB3BC5"/>
    <w:rsid w:val="00AC3BFC"/>
    <w:rsid w:val="00AC5736"/>
    <w:rsid w:val="00AE02E5"/>
    <w:rsid w:val="00AE3503"/>
    <w:rsid w:val="00AF638E"/>
    <w:rsid w:val="00B03A1C"/>
    <w:rsid w:val="00B40CDD"/>
    <w:rsid w:val="00B550F4"/>
    <w:rsid w:val="00B92AFE"/>
    <w:rsid w:val="00BA7695"/>
    <w:rsid w:val="00BB71B8"/>
    <w:rsid w:val="00BC4F8C"/>
    <w:rsid w:val="00BF1144"/>
    <w:rsid w:val="00C017DF"/>
    <w:rsid w:val="00C33A0E"/>
    <w:rsid w:val="00C37509"/>
    <w:rsid w:val="00C37E43"/>
    <w:rsid w:val="00C41E77"/>
    <w:rsid w:val="00C5793A"/>
    <w:rsid w:val="00C91693"/>
    <w:rsid w:val="00CE167D"/>
    <w:rsid w:val="00CE3281"/>
    <w:rsid w:val="00CF5B5D"/>
    <w:rsid w:val="00D00ED8"/>
    <w:rsid w:val="00D02BAE"/>
    <w:rsid w:val="00D0427D"/>
    <w:rsid w:val="00D277FB"/>
    <w:rsid w:val="00D436E8"/>
    <w:rsid w:val="00D7052B"/>
    <w:rsid w:val="00D924C1"/>
    <w:rsid w:val="00DA5D3F"/>
    <w:rsid w:val="00DB7EF0"/>
    <w:rsid w:val="00DC5E0C"/>
    <w:rsid w:val="00DF4617"/>
    <w:rsid w:val="00E14E4D"/>
    <w:rsid w:val="00E220F9"/>
    <w:rsid w:val="00E33DD6"/>
    <w:rsid w:val="00E362E3"/>
    <w:rsid w:val="00E36ED6"/>
    <w:rsid w:val="00E629A9"/>
    <w:rsid w:val="00E80E79"/>
    <w:rsid w:val="00EA7502"/>
    <w:rsid w:val="00EB6FC9"/>
    <w:rsid w:val="00EE4E8A"/>
    <w:rsid w:val="00EF34E6"/>
    <w:rsid w:val="00EF3F22"/>
    <w:rsid w:val="00EF7A8C"/>
    <w:rsid w:val="00F26A9E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321AE92E"/>
  <w15:chartTrackingRefBased/>
  <w15:docId w15:val="{E09A7EAF-42B5-4219-9588-41BE3508E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0CB1DC-F8AB-4DED-BC11-46C85EDF8186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e7f54076-5645-4b12-91ec-c3d4a8cb9c6b"/>
    <ds:schemaRef ds:uri="http://purl.org/dc/terms/"/>
    <ds:schemaRef ds:uri="http://schemas.openxmlformats.org/package/2006/metadata/core-properties"/>
    <ds:schemaRef ds:uri="a811006f-1c16-41b7-b921-4a643f9d9ec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E657B6B-4389-4FE1-8CE5-4FFC3492628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8CE024-0422-4BF2-A199-CBCA267F1E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0230FF-6EC7-4470-839E-9852A2928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4</TotalTime>
  <Pages>1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protocol-technische-test-techniek-yv</dc:title>
  <dc:subject/>
  <dc:creator>fortgensi</dc:creator>
  <cp:keywords/>
  <cp:lastModifiedBy>Cindy Heijligers | KNHS</cp:lastModifiedBy>
  <cp:revision>7</cp:revision>
  <cp:lastPrinted>2012-11-20T13:45:00Z</cp:lastPrinted>
  <dcterms:created xsi:type="dcterms:W3CDTF">2024-02-26T13:50:00Z</dcterms:created>
  <dcterms:modified xsi:type="dcterms:W3CDTF">2025-03-04T16:02:00Z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Lisanne Kooiker-Leene | KNHS</vt:lpwstr>
  </property>
  <property fmtid="{D5CDD505-2E9C-101B-9397-08002B2CF9AE}" pid="3" name="display_urn:schemas-microsoft-com:office:office#Author">
    <vt:lpwstr>fortgensi</vt:lpwstr>
  </property>
  <property fmtid="{D5CDD505-2E9C-101B-9397-08002B2CF9AE}" pid="4" name="Title0">
    <vt:lpwstr>Project Vernieuwing Handboek Aanleg Ruiter- en Menpaden</vt:lpwstr>
  </property>
  <property fmtid="{D5CDD505-2E9C-101B-9397-08002B2CF9AE}" pid="5" name="MediaServiceImageTags">
    <vt:lpwstr/>
  </property>
  <property fmtid="{D5CDD505-2E9C-101B-9397-08002B2CF9AE}" pid="6" name="xd_ProgID">
    <vt:lpwstr/>
  </property>
  <property fmtid="{D5CDD505-2E9C-101B-9397-08002B2CF9AE}" pid="7" name="ContentTypeId">
    <vt:lpwstr>0x010100F9386A01108D374D9C638ECAF15CC501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